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72A68" w14:textId="77777777" w:rsidR="00597F00" w:rsidRDefault="00597F00" w:rsidP="00597F0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SPRILL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fl.1484)</w:t>
      </w:r>
    </w:p>
    <w:p w14:paraId="6F329452" w14:textId="77777777" w:rsidR="00597F00" w:rsidRDefault="00597F00" w:rsidP="00597F00">
      <w:pPr>
        <w:pStyle w:val="NoSpacing"/>
        <w:rPr>
          <w:rFonts w:cs="Times New Roman"/>
          <w:szCs w:val="24"/>
        </w:rPr>
      </w:pPr>
    </w:p>
    <w:p w14:paraId="02710501" w14:textId="77777777" w:rsidR="00597F00" w:rsidRDefault="00597F00" w:rsidP="00597F00">
      <w:pPr>
        <w:pStyle w:val="NoSpacing"/>
        <w:rPr>
          <w:rFonts w:cs="Times New Roman"/>
          <w:szCs w:val="24"/>
        </w:rPr>
      </w:pPr>
    </w:p>
    <w:p w14:paraId="44D9AA8A" w14:textId="77777777" w:rsidR="00597F00" w:rsidRDefault="00597F00" w:rsidP="00597F0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8 Nov.1484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Ilchester, Somerset,</w:t>
      </w:r>
    </w:p>
    <w:p w14:paraId="6D704C4B" w14:textId="77777777" w:rsidR="00597F00" w:rsidRDefault="00597F00" w:rsidP="00597F0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into </w:t>
      </w:r>
      <w:proofErr w:type="gramStart"/>
      <w:r>
        <w:rPr>
          <w:rFonts w:cs="Times New Roman"/>
          <w:szCs w:val="24"/>
        </w:rPr>
        <w:t>lands</w:t>
      </w:r>
      <w:proofErr w:type="gramEnd"/>
      <w:r>
        <w:rPr>
          <w:rFonts w:cs="Times New Roman"/>
          <w:szCs w:val="24"/>
        </w:rPr>
        <w:t xml:space="preserve"> of Agnes Norman(q.v.).</w:t>
      </w:r>
    </w:p>
    <w:p w14:paraId="082BDA20" w14:textId="77777777" w:rsidR="00597F00" w:rsidRDefault="00597F00" w:rsidP="00597F00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155BC14A" w14:textId="77777777" w:rsidR="00597F00" w:rsidRDefault="00597F00" w:rsidP="00597F00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p.125)</w:t>
      </w:r>
    </w:p>
    <w:p w14:paraId="7C12E82E" w14:textId="77777777" w:rsidR="00597F00" w:rsidRDefault="00597F00" w:rsidP="00597F00">
      <w:pPr>
        <w:pStyle w:val="NoSpacing"/>
        <w:rPr>
          <w:rFonts w:eastAsia="Times New Roman" w:cs="Times New Roman"/>
          <w:szCs w:val="24"/>
        </w:rPr>
      </w:pPr>
    </w:p>
    <w:p w14:paraId="7C6224AB" w14:textId="77777777" w:rsidR="00597F00" w:rsidRDefault="00597F00" w:rsidP="00597F00">
      <w:pPr>
        <w:pStyle w:val="NoSpacing"/>
        <w:rPr>
          <w:rFonts w:eastAsia="Times New Roman" w:cs="Times New Roman"/>
          <w:szCs w:val="24"/>
        </w:rPr>
      </w:pPr>
    </w:p>
    <w:p w14:paraId="5C25ACFB" w14:textId="77777777" w:rsidR="00597F00" w:rsidRDefault="00597F00" w:rsidP="00597F0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21 September 2023</w:t>
      </w:r>
    </w:p>
    <w:p w14:paraId="74D79D9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76BE61" w14:textId="77777777" w:rsidR="00597F00" w:rsidRDefault="00597F00" w:rsidP="009139A6">
      <w:r>
        <w:separator/>
      </w:r>
    </w:p>
  </w:endnote>
  <w:endnote w:type="continuationSeparator" w:id="0">
    <w:p w14:paraId="418E3874" w14:textId="77777777" w:rsidR="00597F00" w:rsidRDefault="00597F0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A3F9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89B8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840D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636A0" w14:textId="77777777" w:rsidR="00597F00" w:rsidRDefault="00597F00" w:rsidP="009139A6">
      <w:r>
        <w:separator/>
      </w:r>
    </w:p>
  </w:footnote>
  <w:footnote w:type="continuationSeparator" w:id="0">
    <w:p w14:paraId="25C80068" w14:textId="77777777" w:rsidR="00597F00" w:rsidRDefault="00597F0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8736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F2B5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AB2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F00"/>
    <w:rsid w:val="000666E0"/>
    <w:rsid w:val="002510B7"/>
    <w:rsid w:val="00597F00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13DF6E"/>
  <w15:chartTrackingRefBased/>
  <w15:docId w15:val="{87518E79-7294-4B5D-8404-23632E086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2023-09-21T19:47:00Z</dcterms:created>
  <dcterms:modified xsi:type="dcterms:W3CDTF">2023-09-21T19:48:00Z</dcterms:modified>
</cp:coreProperties>
</file>